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Wolverhampton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Wolverhampton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Wolverhampton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Wolverhampton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Wolverhampton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Wolverhampton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Wolverhampton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Wolverhampton is estimated to be </w:t>
      </w:r>
      <w:r w:rsidRPr="00773DF7">
        <w:rPr>
          <w:rFonts w:ascii="Libre Franklin Light" w:eastAsia="Times New Roman" w:hAnsi="Libre Franklin Light" w:cs="Calibri Light"/>
          <w:b/>
          <w:bCs/>
          <w:color w:val="C45911" w:themeColor="accent2" w:themeShade="BF"/>
        </w:rPr>
        <w:t xml:space="preserve">£8,669,188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Wolverhampton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Wolverhampton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lverhamp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Wolverhampton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lverhamp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Wolverhampton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lverhamp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Wolverhampton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Wolverhampton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Wolverhampton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Wolverhampton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Wolverhampton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£8,669,188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Wolverhampton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£141,207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£2,920,237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£209,195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£58,836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£107,866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£5,231,847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£8,669,188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Wolverhampton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Wolverhampton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Wolverhampton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Wolverhampton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Wolverhampton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Wolverhampton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F6944B-F927-4DAF-A107-FBD37C14AE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